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609" w:rsidRPr="00C820B7" w:rsidRDefault="00DC2609" w:rsidP="009D79AF">
      <w:pPr>
        <w:pStyle w:val="Standard"/>
        <w:spacing w:line="276" w:lineRule="auto"/>
        <w:jc w:val="center"/>
      </w:pPr>
      <w:r w:rsidRPr="00195B16">
        <w:rPr>
          <w:noProof/>
          <w:sz w:val="20"/>
          <w:szCs w:val="20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i1" o:spid="_x0000_i1025" type="#_x0000_t75" style="width:71.25pt;height:63.75pt;visibility:visible">
            <v:imagedata r:id="rId7" o:title=""/>
          </v:shape>
        </w:pict>
      </w:r>
    </w:p>
    <w:p w:rsidR="00DC2609" w:rsidRPr="00C820B7" w:rsidRDefault="00DC2609" w:rsidP="009D79AF">
      <w:pPr>
        <w:pStyle w:val="Standard"/>
        <w:spacing w:line="276" w:lineRule="auto"/>
        <w:ind w:firstLine="708"/>
        <w:jc w:val="center"/>
      </w:pPr>
      <w:r w:rsidRPr="00C820B7">
        <w:rPr>
          <w:b/>
          <w:bCs/>
          <w:spacing w:val="26"/>
          <w:position w:val="6"/>
          <w:sz w:val="20"/>
          <w:szCs w:val="20"/>
        </w:rPr>
        <w:t>Ministero della Pubblica Istruzione</w:t>
      </w:r>
    </w:p>
    <w:p w:rsidR="00DC2609" w:rsidRPr="00C820B7" w:rsidRDefault="00DC2609" w:rsidP="009D79AF">
      <w:pPr>
        <w:pStyle w:val="Standard"/>
        <w:spacing w:line="276" w:lineRule="auto"/>
        <w:jc w:val="center"/>
        <w:rPr>
          <w:sz w:val="20"/>
          <w:szCs w:val="20"/>
        </w:rPr>
      </w:pPr>
      <w:r w:rsidRPr="00C820B7">
        <w:rPr>
          <w:sz w:val="20"/>
          <w:szCs w:val="20"/>
        </w:rPr>
        <w:t>I.P.S.I.A. L. Cremona</w:t>
      </w:r>
    </w:p>
    <w:p w:rsidR="00DC2609" w:rsidRPr="00C820B7" w:rsidRDefault="00DC2609" w:rsidP="009D79AF">
      <w:pPr>
        <w:pStyle w:val="Standard"/>
        <w:spacing w:line="276" w:lineRule="auto"/>
        <w:ind w:right="18"/>
        <w:jc w:val="center"/>
      </w:pPr>
      <w:r w:rsidRPr="00C820B7">
        <w:t>Piazza Marconi, 6 - 27100 Pavia Tel: 0382 469271  Fax:  0382 460992</w:t>
      </w:r>
    </w:p>
    <w:p w:rsidR="00DC2609" w:rsidRPr="00C820B7" w:rsidRDefault="00DC2609" w:rsidP="009D79AF">
      <w:pPr>
        <w:pStyle w:val="Heading"/>
        <w:spacing w:line="276" w:lineRule="auto"/>
        <w:ind w:right="18"/>
        <w:jc w:val="center"/>
      </w:pPr>
      <w:r w:rsidRPr="00C820B7">
        <w:rPr>
          <w:sz w:val="20"/>
          <w:szCs w:val="20"/>
        </w:rPr>
        <w:t xml:space="preserve">Email uffici: </w:t>
      </w:r>
      <w:r w:rsidRPr="00C820B7">
        <w:rPr>
          <w:sz w:val="20"/>
          <w:szCs w:val="20"/>
          <w:u w:val="single"/>
        </w:rPr>
        <w:t>ipsia</w:t>
      </w:r>
      <w:r>
        <w:rPr>
          <w:sz w:val="20"/>
          <w:szCs w:val="20"/>
          <w:u w:val="single"/>
        </w:rPr>
        <w:t>@</w:t>
      </w:r>
      <w:r w:rsidRPr="00C820B7">
        <w:rPr>
          <w:sz w:val="20"/>
          <w:szCs w:val="20"/>
          <w:u w:val="single"/>
        </w:rPr>
        <w:t>telnetwork.it</w:t>
      </w:r>
    </w:p>
    <w:p w:rsidR="00DC2609" w:rsidRPr="00C820B7" w:rsidRDefault="00DC2609" w:rsidP="009D79A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C2609" w:rsidRPr="00C820B7" w:rsidRDefault="00DC2609" w:rsidP="009D79AF">
      <w:pPr>
        <w:pStyle w:val="Title"/>
        <w:spacing w:line="276" w:lineRule="auto"/>
      </w:pPr>
      <w:r w:rsidRPr="00C820B7">
        <w:t>Anno scolastico</w:t>
      </w:r>
    </w:p>
    <w:p w:rsidR="00DC2609" w:rsidRPr="00C820B7" w:rsidRDefault="00DC2609" w:rsidP="009D79AF">
      <w:pPr>
        <w:pStyle w:val="Standard"/>
        <w:spacing w:line="276" w:lineRule="auto"/>
        <w:jc w:val="center"/>
        <w:rPr>
          <w:sz w:val="40"/>
          <w:szCs w:val="40"/>
        </w:rPr>
      </w:pPr>
      <w:r w:rsidRPr="00C820B7">
        <w:rPr>
          <w:sz w:val="40"/>
          <w:szCs w:val="40"/>
        </w:rPr>
        <w:t>2013-2014</w:t>
      </w:r>
    </w:p>
    <w:p w:rsidR="00DC2609" w:rsidRDefault="00DC2609" w:rsidP="009D79AF">
      <w:pPr>
        <w:pStyle w:val="Heading"/>
        <w:spacing w:line="276" w:lineRule="auto"/>
        <w:jc w:val="center"/>
        <w:rPr>
          <w:sz w:val="48"/>
          <w:szCs w:val="48"/>
        </w:rPr>
      </w:pPr>
      <w:r w:rsidRPr="00C820B7">
        <w:rPr>
          <w:sz w:val="48"/>
          <w:szCs w:val="48"/>
        </w:rPr>
        <w:t>PROGRAMMA FINALE SVOLTO</w:t>
      </w:r>
    </w:p>
    <w:p w:rsidR="00DC2609" w:rsidRPr="009B0A17" w:rsidRDefault="00DC2609" w:rsidP="009D79AF">
      <w:pPr>
        <w:pStyle w:val="Heading"/>
        <w:spacing w:line="276" w:lineRule="auto"/>
        <w:jc w:val="center"/>
        <w:rPr>
          <w:sz w:val="36"/>
          <w:szCs w:val="36"/>
        </w:rPr>
      </w:pPr>
      <w:r w:rsidRPr="009B0A17">
        <w:rPr>
          <w:sz w:val="36"/>
          <w:szCs w:val="36"/>
        </w:rPr>
        <w:t>con obiettivi minimi e lavoro estivo per il recupero del debito</w:t>
      </w:r>
    </w:p>
    <w:p w:rsidR="00DC2609" w:rsidRPr="00C820B7" w:rsidRDefault="00DC2609" w:rsidP="009D79AF">
      <w:pPr>
        <w:pStyle w:val="Heading"/>
        <w:spacing w:line="276" w:lineRule="auto"/>
        <w:rPr>
          <w:sz w:val="20"/>
          <w:szCs w:val="20"/>
        </w:rPr>
      </w:pPr>
    </w:p>
    <w:p w:rsidR="00DC2609" w:rsidRPr="00C820B7" w:rsidRDefault="00DC2609" w:rsidP="009D79AF">
      <w:pPr>
        <w:pStyle w:val="Heading"/>
        <w:spacing w:line="276" w:lineRule="auto"/>
        <w:rPr>
          <w:sz w:val="48"/>
          <w:szCs w:val="48"/>
        </w:rPr>
      </w:pPr>
      <w:r w:rsidRPr="00C820B7">
        <w:rPr>
          <w:sz w:val="48"/>
          <w:szCs w:val="48"/>
        </w:rPr>
        <w:t>Disciplina: Matematica</w:t>
      </w:r>
    </w:p>
    <w:p w:rsidR="00DC2609" w:rsidRPr="001963B5" w:rsidRDefault="00DC2609" w:rsidP="009D79A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C2609" w:rsidRPr="009B0A17" w:rsidRDefault="00DC2609" w:rsidP="009D79AF">
      <w:pPr>
        <w:pStyle w:val="Standard"/>
        <w:spacing w:line="276" w:lineRule="auto"/>
        <w:rPr>
          <w:sz w:val="28"/>
          <w:szCs w:val="28"/>
        </w:rPr>
      </w:pPr>
      <w:r w:rsidRPr="009B0A17">
        <w:rPr>
          <w:sz w:val="28"/>
          <w:szCs w:val="28"/>
        </w:rPr>
        <w:t xml:space="preserve">ORDINAMENTO </w:t>
      </w:r>
      <w:r>
        <w:rPr>
          <w:sz w:val="28"/>
          <w:szCs w:val="28"/>
        </w:rPr>
        <w:t>QUINQU</w:t>
      </w:r>
      <w:r w:rsidRPr="009B0A17">
        <w:rPr>
          <w:sz w:val="28"/>
          <w:szCs w:val="28"/>
        </w:rPr>
        <w:t>ENNALE</w:t>
      </w:r>
    </w:p>
    <w:p w:rsidR="00DC2609" w:rsidRPr="001963B5" w:rsidRDefault="00DC2609" w:rsidP="009D79AF">
      <w:pPr>
        <w:pStyle w:val="Standard"/>
        <w:spacing w:line="276" w:lineRule="auto"/>
        <w:rPr>
          <w:sz w:val="16"/>
          <w:szCs w:val="16"/>
          <w:vertAlign w:val="superscript"/>
        </w:rPr>
      </w:pPr>
    </w:p>
    <w:p w:rsidR="00DC2609" w:rsidRPr="00E709A1" w:rsidRDefault="00DC2609" w:rsidP="009D79AF">
      <w:pPr>
        <w:pStyle w:val="Heading61"/>
        <w:spacing w:line="276" w:lineRule="auto"/>
        <w:outlineLvl w:val="9"/>
        <w:rPr>
          <w:sz w:val="40"/>
          <w:szCs w:val="40"/>
        </w:rPr>
      </w:pPr>
      <w:r>
        <w:rPr>
          <w:sz w:val="48"/>
          <w:szCs w:val="48"/>
        </w:rPr>
        <w:t xml:space="preserve">Classe  TERZE  indirizzo Statale </w:t>
      </w:r>
      <w:r w:rsidRPr="00E709A1">
        <w:rPr>
          <w:sz w:val="40"/>
          <w:szCs w:val="40"/>
        </w:rPr>
        <w:t>corso quinquennale</w:t>
      </w:r>
    </w:p>
    <w:p w:rsidR="00DC2609" w:rsidRPr="001963B5" w:rsidRDefault="00DC2609" w:rsidP="009D79A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C2609" w:rsidRPr="00C820B7" w:rsidRDefault="00DC2609" w:rsidP="009D79AF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820B7">
        <w:rPr>
          <w:rFonts w:ascii="Times New Roman" w:hAnsi="Times New Roman" w:cs="Times New Roman"/>
          <w:sz w:val="32"/>
          <w:szCs w:val="32"/>
        </w:rPr>
        <w:t>Docente</w:t>
      </w:r>
      <w:r w:rsidRPr="00C820B7">
        <w:rPr>
          <w:rFonts w:ascii="Times New Roman" w:hAnsi="Times New Roman" w:cs="Times New Roman"/>
          <w:sz w:val="32"/>
          <w:szCs w:val="32"/>
        </w:rPr>
        <w:tab/>
        <w:t>Classi</w:t>
      </w:r>
    </w:p>
    <w:p w:rsidR="00DC2609" w:rsidRPr="001963B5" w:rsidRDefault="00DC2609" w:rsidP="009D79AF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sz w:val="8"/>
          <w:szCs w:val="8"/>
        </w:rPr>
      </w:pPr>
    </w:p>
    <w:p w:rsidR="00DC2609" w:rsidRPr="00C820B7" w:rsidRDefault="00DC2609" w:rsidP="009D79AF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Puccio Gabriella</w:t>
      </w:r>
      <w:r w:rsidRPr="00C820B7">
        <w:rPr>
          <w:rFonts w:ascii="Times New Roman" w:hAnsi="Times New Roman" w:cs="Times New Roman"/>
          <w:sz w:val="32"/>
          <w:szCs w:val="32"/>
        </w:rPr>
        <w:tab/>
        <w:t>I</w:t>
      </w:r>
      <w:r>
        <w:rPr>
          <w:rFonts w:ascii="Times New Roman" w:hAnsi="Times New Roman" w:cs="Times New Roman"/>
          <w:sz w:val="32"/>
          <w:szCs w:val="32"/>
        </w:rPr>
        <w:t>II Moda</w:t>
      </w:r>
    </w:p>
    <w:p w:rsidR="00DC2609" w:rsidRPr="00C820B7" w:rsidRDefault="00DC2609" w:rsidP="009D79AF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C2609" w:rsidRPr="009D79AF" w:rsidRDefault="00DC2609" w:rsidP="007D5A57">
      <w:pPr>
        <w:autoSpaceDE w:val="0"/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D79AF">
        <w:rPr>
          <w:rFonts w:ascii="Times New Roman" w:hAnsi="Times New Roman" w:cs="Times New Roman"/>
          <w:sz w:val="32"/>
          <w:szCs w:val="32"/>
          <w:u w:val="single"/>
        </w:rPr>
        <w:t>Programma</w:t>
      </w:r>
      <w:r w:rsidRPr="009D79AF">
        <w:rPr>
          <w:rFonts w:ascii="Times New Roman" w:hAnsi="Times New Roman" w:cs="Times New Roman"/>
          <w:sz w:val="32"/>
          <w:szCs w:val="32"/>
        </w:rPr>
        <w:t>:</w:t>
      </w:r>
    </w:p>
    <w:p w:rsidR="00DC2609" w:rsidRPr="009D79AF" w:rsidRDefault="00DC2609" w:rsidP="007D5A57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p w:rsidR="00DC2609" w:rsidRPr="009D79AF" w:rsidRDefault="00DC2609" w:rsidP="007D5A57">
      <w:pPr>
        <w:autoSpaceDE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D79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I Quadrimestre</w:t>
      </w:r>
    </w:p>
    <w:p w:rsidR="00DC2609" w:rsidRPr="009D79AF" w:rsidRDefault="00DC2609" w:rsidP="007D5A57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p w:rsidR="00DC2609" w:rsidRPr="000D16FC" w:rsidRDefault="00DC2609" w:rsidP="000D16FC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6FC">
        <w:rPr>
          <w:rFonts w:ascii="Times New Roman" w:hAnsi="Times New Roman" w:cs="Times New Roman"/>
          <w:color w:val="000000"/>
          <w:sz w:val="24"/>
          <w:szCs w:val="24"/>
        </w:rPr>
        <w:t>RIPASSO:</w:t>
      </w:r>
    </w:p>
    <w:p w:rsidR="00DC2609" w:rsidRDefault="00DC2609" w:rsidP="00133520">
      <w:pPr>
        <w:pStyle w:val="ListParagraph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Equazioni di I e II grado</w:t>
      </w:r>
    </w:p>
    <w:p w:rsidR="00DC2609" w:rsidRPr="00FC7E0D" w:rsidRDefault="00DC2609" w:rsidP="00FC7E0D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4"/>
          <w:szCs w:val="4"/>
        </w:rPr>
      </w:pPr>
    </w:p>
    <w:p w:rsidR="00DC2609" w:rsidRPr="000D16FC" w:rsidRDefault="00DC2609" w:rsidP="000D16FC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6FC">
        <w:rPr>
          <w:rFonts w:ascii="Times New Roman" w:hAnsi="Times New Roman" w:cs="Times New Roman"/>
          <w:color w:val="000000"/>
          <w:sz w:val="24"/>
          <w:szCs w:val="24"/>
        </w:rPr>
        <w:t>PIANO CARTESIANO</w:t>
      </w:r>
    </w:p>
    <w:p w:rsidR="00DC2609" w:rsidRDefault="00DC2609" w:rsidP="00133520">
      <w:pPr>
        <w:pStyle w:val="ListParagraph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Definizioni e proprietà, equazioni degli assi cartesiani</w:t>
      </w:r>
    </w:p>
    <w:p w:rsidR="00DC2609" w:rsidRPr="00133520" w:rsidRDefault="00DC2609" w:rsidP="00133520">
      <w:pPr>
        <w:pStyle w:val="ListParagraph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Punto nel piano</w:t>
      </w:r>
    </w:p>
    <w:p w:rsidR="00DC2609" w:rsidRPr="00133520" w:rsidRDefault="00DC2609" w:rsidP="00133520">
      <w:pPr>
        <w:pStyle w:val="ListParagraph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Distanza tra due punti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segmenti paralleli agli assi e segmenti obliqui (Teorema di Pitagora)</w:t>
      </w:r>
    </w:p>
    <w:p w:rsidR="00DC2609" w:rsidRDefault="00DC2609" w:rsidP="00133520">
      <w:pPr>
        <w:pStyle w:val="ListParagraph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Punto medio di un segmento</w:t>
      </w:r>
    </w:p>
    <w:p w:rsidR="00DC2609" w:rsidRDefault="00DC2609" w:rsidP="00133520">
      <w:pPr>
        <w:pStyle w:val="ListParagraph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Baricentro di un triangolo</w:t>
      </w:r>
    </w:p>
    <w:p w:rsidR="00DC2609" w:rsidRPr="00FC7E0D" w:rsidRDefault="00DC2609" w:rsidP="00FC7E0D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4"/>
          <w:szCs w:val="4"/>
        </w:rPr>
      </w:pPr>
    </w:p>
    <w:p w:rsidR="00DC2609" w:rsidRPr="000D16FC" w:rsidRDefault="00DC2609" w:rsidP="000D16FC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6FC">
        <w:rPr>
          <w:rFonts w:ascii="Times New Roman" w:hAnsi="Times New Roman" w:cs="Times New Roman"/>
          <w:color w:val="000000"/>
          <w:sz w:val="24"/>
          <w:szCs w:val="24"/>
        </w:rPr>
        <w:t>LA RETTA NEL PIANO CARTESIANO</w:t>
      </w:r>
    </w:p>
    <w:p w:rsidR="00DC2609" w:rsidRPr="00133520" w:rsidRDefault="00DC2609" w:rsidP="00133520">
      <w:pPr>
        <w:pStyle w:val="ListParagraph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Rette particolari: assi cartesiani, rette parallele agli assi</w:t>
      </w:r>
    </w:p>
    <w:p w:rsidR="00DC2609" w:rsidRPr="00133520" w:rsidRDefault="00DC2609" w:rsidP="00133520">
      <w:pPr>
        <w:pStyle w:val="ListParagraph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Equazione della retta generica: coefficiente angolare e ordinata all'origine</w:t>
      </w:r>
    </w:p>
    <w:p w:rsidR="00DC2609" w:rsidRPr="00133520" w:rsidRDefault="00DC2609" w:rsidP="00133520">
      <w:pPr>
        <w:pStyle w:val="ListParagraph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Condizione di parallelismo e perpendicolarità</w:t>
      </w:r>
    </w:p>
    <w:p w:rsidR="00DC2609" w:rsidRDefault="00DC2609" w:rsidP="00133520">
      <w:pPr>
        <w:pStyle w:val="ListParagraph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 xml:space="preserve">Retta per </w:t>
      </w:r>
      <w:r>
        <w:rPr>
          <w:rFonts w:ascii="Times New Roman" w:hAnsi="Times New Roman" w:cs="Times New Roman"/>
          <w:color w:val="000000"/>
          <w:sz w:val="24"/>
          <w:szCs w:val="24"/>
        </w:rPr>
        <w:t>un punto // o perpendicolare a rette date</w:t>
      </w:r>
    </w:p>
    <w:p w:rsidR="00DC2609" w:rsidRPr="00133520" w:rsidRDefault="00DC2609" w:rsidP="00133520">
      <w:pPr>
        <w:pStyle w:val="ListParagraph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Retta per due punti</w:t>
      </w:r>
    </w:p>
    <w:p w:rsidR="00DC2609" w:rsidRPr="00133520" w:rsidRDefault="00DC2609" w:rsidP="00133520">
      <w:pPr>
        <w:pStyle w:val="ListParagraph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Punto di intersezione di due rette</w:t>
      </w:r>
    </w:p>
    <w:p w:rsidR="00DC2609" w:rsidRPr="004844FC" w:rsidRDefault="00DC2609" w:rsidP="007D5A57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C2609" w:rsidRPr="009D79AF" w:rsidRDefault="00DC2609" w:rsidP="007D5A57">
      <w:pPr>
        <w:autoSpaceDE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D79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II Quadrimestre</w:t>
      </w:r>
    </w:p>
    <w:p w:rsidR="00DC2609" w:rsidRPr="000D16FC" w:rsidRDefault="00DC2609" w:rsidP="000D16FC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p w:rsidR="00DC2609" w:rsidRPr="000D16FC" w:rsidRDefault="00DC2609" w:rsidP="000D16FC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6FC">
        <w:rPr>
          <w:rFonts w:ascii="Times New Roman" w:hAnsi="Times New Roman" w:cs="Times New Roman"/>
          <w:color w:val="000000"/>
          <w:sz w:val="24"/>
          <w:szCs w:val="24"/>
        </w:rPr>
        <w:t>PARABOLA</w:t>
      </w:r>
    </w:p>
    <w:p w:rsidR="00DC2609" w:rsidRPr="000762CE" w:rsidRDefault="00DC2609" w:rsidP="00C21192">
      <w:pPr>
        <w:pStyle w:val="ListParagraph"/>
        <w:numPr>
          <w:ilvl w:val="0"/>
          <w:numId w:val="6"/>
        </w:numPr>
        <w:autoSpaceDE w:val="0"/>
        <w:spacing w:after="0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0762CE">
        <w:rPr>
          <w:rFonts w:ascii="Times New Roman" w:hAnsi="Times New Roman" w:cs="Times New Roman"/>
          <w:color w:val="000000"/>
          <w:sz w:val="24"/>
          <w:szCs w:val="24"/>
        </w:rPr>
        <w:t>Equazione parabola con asse parallelo all'asse y</w:t>
      </w:r>
      <w:r>
        <w:rPr>
          <w:rFonts w:ascii="Times New Roman" w:hAnsi="Times New Roman" w:cs="Times New Roman"/>
          <w:color w:val="000000"/>
          <w:sz w:val="24"/>
          <w:szCs w:val="24"/>
        </w:rPr>
        <w:t>: definizioni e proprietà, forma generica e forme particolari con b e/o c=0 - proprietà</w:t>
      </w:r>
    </w:p>
    <w:p w:rsidR="00DC2609" w:rsidRDefault="00DC2609" w:rsidP="00C21192">
      <w:pPr>
        <w:pStyle w:val="ListParagraph"/>
        <w:numPr>
          <w:ilvl w:val="0"/>
          <w:numId w:val="6"/>
        </w:numPr>
        <w:autoSpaceDE w:val="0"/>
        <w:spacing w:after="0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Equazioni della direttrice e dell’asse di simmetria - calcoli</w:t>
      </w:r>
    </w:p>
    <w:p w:rsidR="00DC2609" w:rsidRDefault="00DC2609" w:rsidP="00C21192">
      <w:pPr>
        <w:pStyle w:val="ListParagraph"/>
        <w:numPr>
          <w:ilvl w:val="0"/>
          <w:numId w:val="6"/>
        </w:numPr>
        <w:autoSpaceDE w:val="0"/>
        <w:spacing w:after="0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0762CE">
        <w:rPr>
          <w:rFonts w:ascii="Times New Roman" w:hAnsi="Times New Roman" w:cs="Times New Roman"/>
          <w:color w:val="000000"/>
          <w:sz w:val="24"/>
          <w:szCs w:val="24"/>
        </w:rPr>
        <w:t xml:space="preserve">Coordinate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dei punti di </w:t>
      </w:r>
      <w:r w:rsidRPr="000762CE">
        <w:rPr>
          <w:rFonts w:ascii="Times New Roman" w:hAnsi="Times New Roman" w:cs="Times New Roman"/>
          <w:color w:val="000000"/>
          <w:sz w:val="24"/>
          <w:szCs w:val="24"/>
        </w:rPr>
        <w:t>vertice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e fuoco - calcoli</w:t>
      </w:r>
    </w:p>
    <w:p w:rsidR="00DC2609" w:rsidRDefault="00DC2609" w:rsidP="00C21192">
      <w:pPr>
        <w:pStyle w:val="ListParagraph"/>
        <w:numPr>
          <w:ilvl w:val="0"/>
          <w:numId w:val="6"/>
        </w:numPr>
        <w:autoSpaceDE w:val="0"/>
        <w:spacing w:after="0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076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Intersezione della parabola con gli assi coordinati - possibile o meno intersezione con l’asse x</w:t>
      </w:r>
    </w:p>
    <w:p w:rsidR="00DC2609" w:rsidRPr="000762CE" w:rsidRDefault="00DC2609" w:rsidP="00C21192">
      <w:pPr>
        <w:pStyle w:val="ListParagraph"/>
        <w:numPr>
          <w:ilvl w:val="0"/>
          <w:numId w:val="6"/>
        </w:numPr>
        <w:autoSpaceDE w:val="0"/>
        <w:spacing w:after="0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0762CE">
        <w:rPr>
          <w:rFonts w:ascii="Times New Roman" w:hAnsi="Times New Roman" w:cs="Times New Roman"/>
          <w:color w:val="000000"/>
          <w:sz w:val="24"/>
          <w:szCs w:val="24"/>
        </w:rPr>
        <w:t>appresentazione per punti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tracciamento</w:t>
      </w:r>
    </w:p>
    <w:p w:rsidR="00DC2609" w:rsidRPr="001D5F34" w:rsidRDefault="00DC2609" w:rsidP="007D5A57">
      <w:pPr>
        <w:autoSpaceDE w:val="0"/>
        <w:spacing w:after="0"/>
        <w:ind w:left="567" w:hanging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C2609" w:rsidRPr="009D79AF" w:rsidRDefault="00DC2609" w:rsidP="009B0A17">
      <w:pPr>
        <w:autoSpaceDE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Programma per o</w:t>
      </w:r>
      <w:r w:rsidRPr="009D79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biettivi minimi:</w:t>
      </w:r>
    </w:p>
    <w:p w:rsidR="00DC2609" w:rsidRPr="001D5F34" w:rsidRDefault="00DC2609" w:rsidP="009B0A17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p w:rsidR="00DC2609" w:rsidRPr="00C21192" w:rsidRDefault="00DC2609" w:rsidP="00C21192">
      <w:pPr>
        <w:pStyle w:val="ListParagraph"/>
        <w:numPr>
          <w:ilvl w:val="0"/>
          <w:numId w:val="6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1192">
        <w:rPr>
          <w:rFonts w:ascii="Times New Roman" w:hAnsi="Times New Roman" w:cs="Times New Roman"/>
          <w:color w:val="000000"/>
          <w:sz w:val="24"/>
          <w:szCs w:val="24"/>
        </w:rPr>
        <w:t>Retta e parabola</w:t>
      </w:r>
    </w:p>
    <w:p w:rsidR="00DC2609" w:rsidRPr="00104706" w:rsidRDefault="00DC2609" w:rsidP="00104706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DC2609" w:rsidRPr="00104706" w:rsidRDefault="00DC2609" w:rsidP="00104706">
      <w:pPr>
        <w:autoSpaceDE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Lavoro estivo per il recupero del debito</w:t>
      </w:r>
      <w:r w:rsidRPr="001047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DC2609" w:rsidRPr="007E3DE0" w:rsidRDefault="00DC2609" w:rsidP="005C18FD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Si veda il</w:t>
      </w:r>
      <w:r w:rsidRPr="007E3DE0">
        <w:rPr>
          <w:rFonts w:ascii="Times New Roman" w:hAnsi="Times New Roman" w:cs="Times New Roman"/>
          <w:color w:val="000000"/>
          <w:sz w:val="24"/>
          <w:szCs w:val="24"/>
        </w:rPr>
        <w:t xml:space="preserve"> documento predisposto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a parte</w:t>
      </w:r>
      <w:r w:rsidRPr="007E3DE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C2609" w:rsidRPr="00104706" w:rsidRDefault="00DC2609" w:rsidP="00104706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C2609" w:rsidRPr="009D79AF" w:rsidRDefault="00DC2609" w:rsidP="007D5A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C2609" w:rsidRDefault="00DC2609" w:rsidP="009D79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333D">
        <w:rPr>
          <w:rFonts w:ascii="Times New Roman" w:hAnsi="Times New Roman" w:cs="Times New Roman"/>
          <w:sz w:val="24"/>
          <w:szCs w:val="24"/>
        </w:rPr>
        <w:t>Pavia, 29.05.2014</w:t>
      </w:r>
    </w:p>
    <w:p w:rsidR="00DC2609" w:rsidRPr="0085333D" w:rsidRDefault="00DC2609" w:rsidP="009D79A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C2609" w:rsidRDefault="00DC2609" w:rsidP="0085333D">
      <w:pPr>
        <w:tabs>
          <w:tab w:val="center" w:pos="68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L’Insegnante</w:t>
      </w:r>
    </w:p>
    <w:p w:rsidR="00DC2609" w:rsidRDefault="00DC2609" w:rsidP="0085333D">
      <w:pPr>
        <w:tabs>
          <w:tab w:val="center" w:pos="68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C2609" w:rsidRPr="0085333D" w:rsidRDefault="00DC2609" w:rsidP="0085333D">
      <w:pPr>
        <w:tabs>
          <w:tab w:val="center" w:pos="68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____________________</w:t>
      </w:r>
    </w:p>
    <w:sectPr w:rsidR="00DC2609" w:rsidRPr="0085333D" w:rsidSect="00C820B7">
      <w:footerReference w:type="default" r:id="rId8"/>
      <w:pgSz w:w="11906" w:h="16838"/>
      <w:pgMar w:top="907" w:right="1134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609" w:rsidRDefault="00DC2609" w:rsidP="004531FB">
      <w:pPr>
        <w:spacing w:after="0" w:line="240" w:lineRule="auto"/>
      </w:pPr>
      <w:r>
        <w:separator/>
      </w:r>
    </w:p>
  </w:endnote>
  <w:endnote w:type="continuationSeparator" w:id="1">
    <w:p w:rsidR="00DC2609" w:rsidRDefault="00DC2609" w:rsidP="00453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609" w:rsidRDefault="00DC2609" w:rsidP="004531FB">
    <w:pPr>
      <w:pStyle w:val="Footer"/>
      <w:jc w:val="center"/>
    </w:pPr>
    <w:r w:rsidRPr="004531FB">
      <w:rPr>
        <w:rFonts w:ascii="Arial" w:hAnsi="Arial" w:cs="Arial"/>
        <w:sz w:val="20"/>
        <w:szCs w:val="20"/>
      </w:rPr>
      <w:t xml:space="preserve">Pagina </w:t>
    </w:r>
    <w:r w:rsidRPr="004531FB">
      <w:rPr>
        <w:rFonts w:ascii="Arial" w:hAnsi="Arial" w:cs="Arial"/>
        <w:sz w:val="20"/>
        <w:szCs w:val="20"/>
      </w:rPr>
      <w:fldChar w:fldCharType="begin"/>
    </w:r>
    <w:r w:rsidRPr="004531FB">
      <w:rPr>
        <w:rFonts w:ascii="Arial" w:hAnsi="Arial" w:cs="Arial"/>
        <w:sz w:val="20"/>
        <w:szCs w:val="20"/>
      </w:rPr>
      <w:instrText>PAGE</w:instrText>
    </w:r>
    <w:r w:rsidRPr="004531FB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4531FB">
      <w:rPr>
        <w:rFonts w:ascii="Arial" w:hAnsi="Arial" w:cs="Arial"/>
        <w:sz w:val="20"/>
        <w:szCs w:val="20"/>
      </w:rPr>
      <w:fldChar w:fldCharType="end"/>
    </w:r>
    <w:r w:rsidRPr="004531FB">
      <w:rPr>
        <w:rFonts w:ascii="Arial" w:hAnsi="Arial" w:cs="Arial"/>
        <w:sz w:val="20"/>
        <w:szCs w:val="20"/>
      </w:rPr>
      <w:t xml:space="preserve"> di </w:t>
    </w:r>
    <w:r w:rsidRPr="004531FB">
      <w:rPr>
        <w:rFonts w:ascii="Arial" w:hAnsi="Arial" w:cs="Arial"/>
        <w:sz w:val="20"/>
        <w:szCs w:val="20"/>
      </w:rPr>
      <w:fldChar w:fldCharType="begin"/>
    </w:r>
    <w:r w:rsidRPr="004531FB">
      <w:rPr>
        <w:rFonts w:ascii="Arial" w:hAnsi="Arial" w:cs="Arial"/>
        <w:sz w:val="20"/>
        <w:szCs w:val="20"/>
      </w:rPr>
      <w:instrText>NUMPAGES</w:instrText>
    </w:r>
    <w:r w:rsidRPr="004531FB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2</w:t>
    </w:r>
    <w:r w:rsidRPr="004531FB">
      <w:rPr>
        <w:rFonts w:ascii="Arial" w:hAnsi="Arial" w:cs="Arial"/>
        <w:sz w:val="20"/>
        <w:szCs w:val="20"/>
      </w:rPr>
      <w:fldChar w:fldCharType="end"/>
    </w:r>
  </w:p>
  <w:p w:rsidR="00DC2609" w:rsidRDefault="00DC26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609" w:rsidRDefault="00DC2609" w:rsidP="004531FB">
      <w:pPr>
        <w:spacing w:after="0" w:line="240" w:lineRule="auto"/>
      </w:pPr>
      <w:r>
        <w:separator/>
      </w:r>
    </w:p>
  </w:footnote>
  <w:footnote w:type="continuationSeparator" w:id="1">
    <w:p w:rsidR="00DC2609" w:rsidRDefault="00DC2609" w:rsidP="00453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96480"/>
    <w:multiLevelType w:val="hybridMultilevel"/>
    <w:tmpl w:val="9852EA3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34EF7230"/>
    <w:multiLevelType w:val="hybridMultilevel"/>
    <w:tmpl w:val="CD0AAFE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3F7815FA"/>
    <w:multiLevelType w:val="hybridMultilevel"/>
    <w:tmpl w:val="AD0047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2BA009F"/>
    <w:multiLevelType w:val="hybridMultilevel"/>
    <w:tmpl w:val="FE9C563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5923600B"/>
    <w:multiLevelType w:val="hybridMultilevel"/>
    <w:tmpl w:val="87E4A47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61C04030"/>
    <w:multiLevelType w:val="hybridMultilevel"/>
    <w:tmpl w:val="683C66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embedSystemFonts/>
  <w:defaultTabStop w:val="708"/>
  <w:hyphenationZone w:val="283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20B7"/>
    <w:rsid w:val="00024FB3"/>
    <w:rsid w:val="00065BAD"/>
    <w:rsid w:val="000762CE"/>
    <w:rsid w:val="000D16FC"/>
    <w:rsid w:val="00104706"/>
    <w:rsid w:val="001272F4"/>
    <w:rsid w:val="00133520"/>
    <w:rsid w:val="00195B16"/>
    <w:rsid w:val="001963B5"/>
    <w:rsid w:val="001D5F34"/>
    <w:rsid w:val="001E4F3A"/>
    <w:rsid w:val="00302565"/>
    <w:rsid w:val="00345EFA"/>
    <w:rsid w:val="004531FB"/>
    <w:rsid w:val="004676B2"/>
    <w:rsid w:val="004844FC"/>
    <w:rsid w:val="0049117F"/>
    <w:rsid w:val="004C1092"/>
    <w:rsid w:val="004C7A47"/>
    <w:rsid w:val="004F1F29"/>
    <w:rsid w:val="00550F56"/>
    <w:rsid w:val="005C18FD"/>
    <w:rsid w:val="006112B9"/>
    <w:rsid w:val="00744482"/>
    <w:rsid w:val="0075244F"/>
    <w:rsid w:val="007D5A57"/>
    <w:rsid w:val="007E3DE0"/>
    <w:rsid w:val="0085333D"/>
    <w:rsid w:val="008D5551"/>
    <w:rsid w:val="009043FE"/>
    <w:rsid w:val="009201B9"/>
    <w:rsid w:val="009B0A17"/>
    <w:rsid w:val="009D79AF"/>
    <w:rsid w:val="00A32B25"/>
    <w:rsid w:val="00AC455F"/>
    <w:rsid w:val="00B010D1"/>
    <w:rsid w:val="00B22A85"/>
    <w:rsid w:val="00BB7097"/>
    <w:rsid w:val="00BD2FEB"/>
    <w:rsid w:val="00C21192"/>
    <w:rsid w:val="00C71D9E"/>
    <w:rsid w:val="00C820B7"/>
    <w:rsid w:val="00CA0933"/>
    <w:rsid w:val="00CB0248"/>
    <w:rsid w:val="00CC3D31"/>
    <w:rsid w:val="00CD20B0"/>
    <w:rsid w:val="00CE6447"/>
    <w:rsid w:val="00DC2609"/>
    <w:rsid w:val="00DD2E44"/>
    <w:rsid w:val="00E04C93"/>
    <w:rsid w:val="00E069A5"/>
    <w:rsid w:val="00E314BA"/>
    <w:rsid w:val="00E529C1"/>
    <w:rsid w:val="00E709A1"/>
    <w:rsid w:val="00EB4CD0"/>
    <w:rsid w:val="00F1240A"/>
    <w:rsid w:val="00F13CF2"/>
    <w:rsid w:val="00F56136"/>
    <w:rsid w:val="00FC7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93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C820B7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C82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0B7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uiPriority w:val="99"/>
    <w:rsid w:val="00C820B7"/>
    <w:pPr>
      <w:tabs>
        <w:tab w:val="center" w:pos="4819"/>
        <w:tab w:val="right" w:pos="9638"/>
      </w:tabs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le">
    <w:name w:val="Title"/>
    <w:basedOn w:val="Normal"/>
    <w:next w:val="Normal"/>
    <w:link w:val="TitleChar"/>
    <w:uiPriority w:val="99"/>
    <w:qFormat/>
    <w:rsid w:val="00C820B7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cs="Times New Roman"/>
      <w:kern w:val="3"/>
      <w:sz w:val="40"/>
      <w:szCs w:val="40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rsid w:val="00C820B7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Subtitle">
    <w:name w:val="Subtitle"/>
    <w:basedOn w:val="Normal"/>
    <w:next w:val="Normal"/>
    <w:link w:val="SubtitleChar"/>
    <w:uiPriority w:val="99"/>
    <w:qFormat/>
    <w:rsid w:val="00C820B7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C820B7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customStyle="1" w:styleId="Heading61">
    <w:name w:val="Heading 61"/>
    <w:basedOn w:val="Standard"/>
    <w:next w:val="Standard"/>
    <w:uiPriority w:val="99"/>
    <w:rsid w:val="00C820B7"/>
    <w:pPr>
      <w:keepNext/>
      <w:jc w:val="center"/>
      <w:outlineLvl w:val="5"/>
    </w:pPr>
    <w:rPr>
      <w:sz w:val="36"/>
      <w:szCs w:val="36"/>
    </w:rPr>
  </w:style>
  <w:style w:type="paragraph" w:styleId="ListParagraph">
    <w:name w:val="List Paragraph"/>
    <w:basedOn w:val="Normal"/>
    <w:uiPriority w:val="99"/>
    <w:qFormat/>
    <w:rsid w:val="009D79AF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4531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531FB"/>
  </w:style>
  <w:style w:type="paragraph" w:styleId="Footer">
    <w:name w:val="footer"/>
    <w:basedOn w:val="Normal"/>
    <w:link w:val="FooterChar"/>
    <w:uiPriority w:val="99"/>
    <w:rsid w:val="004531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31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2</Pages>
  <Words>247</Words>
  <Characters>1413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ROBBIATI Marco</dc:creator>
  <cp:keywords/>
  <dc:description/>
  <cp:lastModifiedBy>Utente</cp:lastModifiedBy>
  <cp:revision>41</cp:revision>
  <cp:lastPrinted>2014-05-22T17:27:00Z</cp:lastPrinted>
  <dcterms:created xsi:type="dcterms:W3CDTF">2014-05-22T14:35:00Z</dcterms:created>
  <dcterms:modified xsi:type="dcterms:W3CDTF">2014-05-29T07:30:00Z</dcterms:modified>
</cp:coreProperties>
</file>